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E73597" w14:textId="77777777" w:rsidR="00212093" w:rsidRDefault="00212093" w:rsidP="00212093">
      <w:pPr>
        <w:pStyle w:val="NoSpacing"/>
        <w:jc w:val="right"/>
      </w:pPr>
      <w:r>
        <w:t>Name: __________________</w:t>
      </w:r>
    </w:p>
    <w:p w14:paraId="2CFFB9E6" w14:textId="77777777" w:rsidR="00212093" w:rsidRDefault="00212093" w:rsidP="00212093">
      <w:pPr>
        <w:pStyle w:val="NoSpacing"/>
        <w:jc w:val="right"/>
      </w:pPr>
      <w:r>
        <w:t>Period: __________________</w:t>
      </w:r>
    </w:p>
    <w:p w14:paraId="03EB5499" w14:textId="37BE2E0C" w:rsidR="005B549F" w:rsidRDefault="00E9243F" w:rsidP="00464C0D">
      <w:pPr>
        <w:pStyle w:val="Title"/>
      </w:pPr>
      <w:r>
        <w:t>Equipment Study</w:t>
      </w:r>
    </w:p>
    <w:p w14:paraId="330093C6" w14:textId="77777777" w:rsidR="007A1A7A" w:rsidRPr="007A1A7A" w:rsidRDefault="007A1A7A" w:rsidP="007A1A7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A1A7A">
        <w:rPr>
          <w:rFonts w:ascii="Times New Roman" w:eastAsia="Times New Roman" w:hAnsi="Times New Roman" w:cs="Times New Roman"/>
          <w:b/>
          <w:bCs/>
          <w:sz w:val="24"/>
          <w:szCs w:val="24"/>
        </w:rPr>
        <w:t>Tillage Equipment Study on Bed Cultivators</w:t>
      </w:r>
    </w:p>
    <w:p w14:paraId="3831E8E0" w14:textId="77777777" w:rsidR="007A1A7A" w:rsidRPr="007A1A7A" w:rsidRDefault="007A1A7A" w:rsidP="007A1A7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6DBF99F6" w14:textId="77777777" w:rsidR="007A1A7A" w:rsidRPr="007A1A7A" w:rsidRDefault="007A1A7A" w:rsidP="007A1A7A">
      <w:pPr>
        <w:numPr>
          <w:ilvl w:val="0"/>
          <w:numId w:val="3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A1A7A">
        <w:rPr>
          <w:rFonts w:ascii="Times New Roman" w:eastAsia="Times New Roman" w:hAnsi="Times New Roman" w:cs="Times New Roman"/>
          <w:sz w:val="24"/>
          <w:szCs w:val="24"/>
        </w:rPr>
        <w:t>What is the equipment number or identification of the unit being studied?</w:t>
      </w:r>
    </w:p>
    <w:p w14:paraId="6A82623C" w14:textId="71BD358A" w:rsidR="007A1A7A" w:rsidRDefault="007A1A7A" w:rsidP="007A1A7A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</w:p>
    <w:p w14:paraId="02BBE42D" w14:textId="77777777" w:rsidR="007A1A7A" w:rsidRPr="007A1A7A" w:rsidRDefault="007A1A7A" w:rsidP="007A1A7A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</w:p>
    <w:p w14:paraId="26FF78FB" w14:textId="77777777" w:rsidR="007A1A7A" w:rsidRPr="007A1A7A" w:rsidRDefault="007A1A7A" w:rsidP="007A1A7A">
      <w:pPr>
        <w:numPr>
          <w:ilvl w:val="0"/>
          <w:numId w:val="3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A1A7A">
        <w:rPr>
          <w:rFonts w:ascii="Times New Roman" w:eastAsia="Times New Roman" w:hAnsi="Times New Roman" w:cs="Times New Roman"/>
          <w:sz w:val="24"/>
          <w:szCs w:val="24"/>
        </w:rPr>
        <w:t>Who is the manufacturer and what is the model of the equipment?</w:t>
      </w:r>
    </w:p>
    <w:p w14:paraId="31D0FF37" w14:textId="56444BEF" w:rsidR="007A1A7A" w:rsidRDefault="007A1A7A" w:rsidP="007A1A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521F5A8" w14:textId="77777777" w:rsidR="007A1A7A" w:rsidRPr="007A1A7A" w:rsidRDefault="007A1A7A" w:rsidP="007A1A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9DBA624" w14:textId="77777777" w:rsidR="007A1A7A" w:rsidRPr="007A1A7A" w:rsidRDefault="007A1A7A" w:rsidP="007A1A7A">
      <w:pPr>
        <w:numPr>
          <w:ilvl w:val="0"/>
          <w:numId w:val="3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A1A7A">
        <w:rPr>
          <w:rFonts w:ascii="Times New Roman" w:eastAsia="Times New Roman" w:hAnsi="Times New Roman" w:cs="Times New Roman"/>
          <w:sz w:val="24"/>
          <w:szCs w:val="24"/>
        </w:rPr>
        <w:t>What is the proper name of the unit being studied?</w:t>
      </w:r>
    </w:p>
    <w:p w14:paraId="3A817FA8" w14:textId="5D6B867D" w:rsidR="007A1A7A" w:rsidRDefault="007A1A7A" w:rsidP="007A1A7A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</w:p>
    <w:p w14:paraId="01134D4B" w14:textId="77777777" w:rsidR="007A1A7A" w:rsidRPr="007A1A7A" w:rsidRDefault="007A1A7A" w:rsidP="007A1A7A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</w:p>
    <w:p w14:paraId="150B1BF0" w14:textId="77777777" w:rsidR="007A1A7A" w:rsidRPr="007A1A7A" w:rsidRDefault="007A1A7A" w:rsidP="007A1A7A">
      <w:pPr>
        <w:numPr>
          <w:ilvl w:val="0"/>
          <w:numId w:val="3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A1A7A">
        <w:rPr>
          <w:rFonts w:ascii="Times New Roman" w:eastAsia="Times New Roman" w:hAnsi="Times New Roman" w:cs="Times New Roman"/>
          <w:sz w:val="24"/>
          <w:szCs w:val="24"/>
        </w:rPr>
        <w:t>How much draw horsepower is required to pull this equipment?</w:t>
      </w:r>
    </w:p>
    <w:p w14:paraId="663B79BC" w14:textId="77777777" w:rsidR="007A1A7A" w:rsidRPr="007A1A7A" w:rsidRDefault="007A1A7A" w:rsidP="007A1A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2BA204E" w14:textId="77777777" w:rsidR="007A1A7A" w:rsidRPr="007A1A7A" w:rsidRDefault="007A1A7A" w:rsidP="007A1A7A">
      <w:pPr>
        <w:numPr>
          <w:ilvl w:val="0"/>
          <w:numId w:val="3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A1A7A">
        <w:rPr>
          <w:rFonts w:ascii="Times New Roman" w:eastAsia="Times New Roman" w:hAnsi="Times New Roman" w:cs="Times New Roman"/>
          <w:sz w:val="24"/>
          <w:szCs w:val="24"/>
        </w:rPr>
        <w:t>What is the proper use of this unit?</w:t>
      </w:r>
    </w:p>
    <w:p w14:paraId="0975FF3F" w14:textId="20701BEF" w:rsidR="007A1A7A" w:rsidRDefault="007A1A7A" w:rsidP="007A1A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7EC67FC" w14:textId="77777777" w:rsidR="007A1A7A" w:rsidRPr="007A1A7A" w:rsidRDefault="007A1A7A" w:rsidP="007A1A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ECDBC20" w14:textId="77777777" w:rsidR="007A1A7A" w:rsidRPr="007A1A7A" w:rsidRDefault="007A1A7A" w:rsidP="007A1A7A">
      <w:pPr>
        <w:numPr>
          <w:ilvl w:val="0"/>
          <w:numId w:val="3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A1A7A">
        <w:rPr>
          <w:rFonts w:ascii="Times New Roman" w:eastAsia="Times New Roman" w:hAnsi="Times New Roman" w:cs="Times New Roman"/>
          <w:sz w:val="24"/>
          <w:szCs w:val="24"/>
        </w:rPr>
        <w:t>What is the size of the basic frame?</w:t>
      </w:r>
    </w:p>
    <w:p w14:paraId="05B6DFDC" w14:textId="6E4C4600" w:rsidR="007A1A7A" w:rsidRDefault="007A1A7A" w:rsidP="007A1A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F265207" w14:textId="77777777" w:rsidR="007A1A7A" w:rsidRPr="007A1A7A" w:rsidRDefault="007A1A7A" w:rsidP="007A1A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3B6B24B" w14:textId="77777777" w:rsidR="007A1A7A" w:rsidRPr="007A1A7A" w:rsidRDefault="007A1A7A" w:rsidP="007A1A7A">
      <w:pPr>
        <w:numPr>
          <w:ilvl w:val="0"/>
          <w:numId w:val="3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A1A7A">
        <w:rPr>
          <w:rFonts w:ascii="Times New Roman" w:eastAsia="Times New Roman" w:hAnsi="Times New Roman" w:cs="Times New Roman"/>
          <w:sz w:val="24"/>
          <w:szCs w:val="24"/>
        </w:rPr>
        <w:t>What is the size of the hitch mechanism?</w:t>
      </w:r>
    </w:p>
    <w:p w14:paraId="22E2CA01" w14:textId="62FA3F60" w:rsidR="007A1A7A" w:rsidRDefault="007A1A7A" w:rsidP="007A1A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55E428F" w14:textId="77777777" w:rsidR="007A1A7A" w:rsidRPr="007A1A7A" w:rsidRDefault="007A1A7A" w:rsidP="007A1A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16C4B46" w14:textId="77777777" w:rsidR="007A1A7A" w:rsidRPr="007A1A7A" w:rsidRDefault="007A1A7A" w:rsidP="007A1A7A">
      <w:pPr>
        <w:numPr>
          <w:ilvl w:val="0"/>
          <w:numId w:val="3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A1A7A">
        <w:rPr>
          <w:rFonts w:ascii="Times New Roman" w:eastAsia="Times New Roman" w:hAnsi="Times New Roman" w:cs="Times New Roman"/>
          <w:sz w:val="24"/>
          <w:szCs w:val="24"/>
        </w:rPr>
        <w:t>What is the effective size of this unit?</w:t>
      </w:r>
    </w:p>
    <w:p w14:paraId="62909E22" w14:textId="78AB2E3A" w:rsidR="007A1A7A" w:rsidRDefault="007A1A7A" w:rsidP="007A1A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A196B8B" w14:textId="77777777" w:rsidR="007A1A7A" w:rsidRPr="007A1A7A" w:rsidRDefault="007A1A7A" w:rsidP="007A1A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10F7928" w14:textId="77777777" w:rsidR="007A1A7A" w:rsidRPr="007A1A7A" w:rsidRDefault="007A1A7A" w:rsidP="007A1A7A">
      <w:pPr>
        <w:numPr>
          <w:ilvl w:val="0"/>
          <w:numId w:val="3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A1A7A">
        <w:rPr>
          <w:rFonts w:ascii="Times New Roman" w:eastAsia="Times New Roman" w:hAnsi="Times New Roman" w:cs="Times New Roman"/>
          <w:sz w:val="24"/>
          <w:szCs w:val="24"/>
        </w:rPr>
        <w:t>What is the size of the Spring Teeth?</w:t>
      </w:r>
    </w:p>
    <w:p w14:paraId="29A7E892" w14:textId="103F2212" w:rsidR="007A1A7A" w:rsidRDefault="007A1A7A" w:rsidP="007A1A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10AD957" w14:textId="77777777" w:rsidR="007A1A7A" w:rsidRPr="007A1A7A" w:rsidRDefault="007A1A7A" w:rsidP="007A1A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991F83D" w14:textId="77777777" w:rsidR="007A1A7A" w:rsidRPr="007A1A7A" w:rsidRDefault="007A1A7A" w:rsidP="007A1A7A">
      <w:pPr>
        <w:numPr>
          <w:ilvl w:val="0"/>
          <w:numId w:val="3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A1A7A">
        <w:rPr>
          <w:rFonts w:ascii="Times New Roman" w:eastAsia="Times New Roman" w:hAnsi="Times New Roman" w:cs="Times New Roman"/>
          <w:sz w:val="24"/>
          <w:szCs w:val="24"/>
        </w:rPr>
        <w:t>What is the spacing of the Spring Teeth?</w:t>
      </w:r>
    </w:p>
    <w:p w14:paraId="5FED15C6" w14:textId="4EB446B7" w:rsidR="007A1A7A" w:rsidRDefault="007A1A7A" w:rsidP="007A1A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509B524" w14:textId="77777777" w:rsidR="007A1A7A" w:rsidRPr="007A1A7A" w:rsidRDefault="007A1A7A" w:rsidP="007A1A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5693010" w14:textId="77777777" w:rsidR="007A1A7A" w:rsidRPr="007A1A7A" w:rsidRDefault="007A1A7A" w:rsidP="007A1A7A">
      <w:pPr>
        <w:numPr>
          <w:ilvl w:val="0"/>
          <w:numId w:val="3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A1A7A">
        <w:rPr>
          <w:rFonts w:ascii="Times New Roman" w:eastAsia="Times New Roman" w:hAnsi="Times New Roman" w:cs="Times New Roman"/>
          <w:sz w:val="24"/>
          <w:szCs w:val="24"/>
        </w:rPr>
        <w:t>Are the points or tips replaceable and reversible?</w:t>
      </w:r>
    </w:p>
    <w:p w14:paraId="4F659534" w14:textId="147AC9C0" w:rsidR="007A1A7A" w:rsidRDefault="007A1A7A" w:rsidP="007A1A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59A83C5" w14:textId="77777777" w:rsidR="007A1A7A" w:rsidRPr="007A1A7A" w:rsidRDefault="007A1A7A" w:rsidP="007A1A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719B8FF" w14:textId="77777777" w:rsidR="007A1A7A" w:rsidRPr="007A1A7A" w:rsidRDefault="007A1A7A" w:rsidP="007A1A7A">
      <w:pPr>
        <w:numPr>
          <w:ilvl w:val="0"/>
          <w:numId w:val="3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A1A7A">
        <w:rPr>
          <w:rFonts w:ascii="Times New Roman" w:eastAsia="Times New Roman" w:hAnsi="Times New Roman" w:cs="Times New Roman"/>
          <w:sz w:val="24"/>
          <w:szCs w:val="24"/>
        </w:rPr>
        <w:t>What is the effective depth at which this tool can function?</w:t>
      </w:r>
    </w:p>
    <w:p w14:paraId="00DABE98" w14:textId="6A51A5A0" w:rsidR="007A1A7A" w:rsidRDefault="007A1A7A" w:rsidP="007A1A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94BCC15" w14:textId="77777777" w:rsidR="007A1A7A" w:rsidRPr="007A1A7A" w:rsidRDefault="007A1A7A" w:rsidP="007A1A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2CE8A49" w14:textId="77777777" w:rsidR="007A1A7A" w:rsidRPr="007A1A7A" w:rsidRDefault="007A1A7A" w:rsidP="007A1A7A">
      <w:pPr>
        <w:numPr>
          <w:ilvl w:val="0"/>
          <w:numId w:val="3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A1A7A">
        <w:rPr>
          <w:rFonts w:ascii="Times New Roman" w:eastAsia="Times New Roman" w:hAnsi="Times New Roman" w:cs="Times New Roman"/>
          <w:sz w:val="24"/>
          <w:szCs w:val="24"/>
        </w:rPr>
        <w:t>What is type of vibrating action that this unit utilizes?</w:t>
      </w:r>
    </w:p>
    <w:p w14:paraId="289BEDC9" w14:textId="5B1CC43F" w:rsidR="007A1A7A" w:rsidRDefault="007A1A7A" w:rsidP="007A1A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9A19880" w14:textId="77777777" w:rsidR="007A1A7A" w:rsidRPr="007A1A7A" w:rsidRDefault="007A1A7A" w:rsidP="007A1A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0FE001B" w14:textId="77777777" w:rsidR="007A1A7A" w:rsidRPr="007A1A7A" w:rsidRDefault="007A1A7A" w:rsidP="007A1A7A">
      <w:pPr>
        <w:numPr>
          <w:ilvl w:val="0"/>
          <w:numId w:val="3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A1A7A">
        <w:rPr>
          <w:rFonts w:ascii="Times New Roman" w:eastAsia="Times New Roman" w:hAnsi="Times New Roman" w:cs="Times New Roman"/>
          <w:sz w:val="24"/>
          <w:szCs w:val="24"/>
        </w:rPr>
        <w:t>What is the purpose of the gauge wheels on each end?</w:t>
      </w:r>
    </w:p>
    <w:p w14:paraId="2B56B53F" w14:textId="77777777" w:rsidR="007A1A7A" w:rsidRPr="007A1A7A" w:rsidRDefault="007A1A7A" w:rsidP="007A1A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873F686" w14:textId="77777777" w:rsidR="007A1A7A" w:rsidRPr="007A1A7A" w:rsidRDefault="007A1A7A" w:rsidP="007A1A7A">
      <w:pPr>
        <w:numPr>
          <w:ilvl w:val="0"/>
          <w:numId w:val="3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A1A7A">
        <w:rPr>
          <w:rFonts w:ascii="Times New Roman" w:eastAsia="Times New Roman" w:hAnsi="Times New Roman" w:cs="Times New Roman"/>
          <w:sz w:val="24"/>
          <w:szCs w:val="24"/>
        </w:rPr>
        <w:lastRenderedPageBreak/>
        <w:t>List any problems that this unit has.</w:t>
      </w:r>
    </w:p>
    <w:p w14:paraId="53C54058" w14:textId="77777777" w:rsidR="007A1A7A" w:rsidRPr="007A1A7A" w:rsidRDefault="007A1A7A" w:rsidP="007A1A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142410A" w14:textId="77777777" w:rsidR="007A1A7A" w:rsidRPr="007A1A7A" w:rsidRDefault="007A1A7A" w:rsidP="007A1A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5C60B00" w14:textId="77777777" w:rsidR="007A1A7A" w:rsidRPr="007A1A7A" w:rsidRDefault="007A1A7A" w:rsidP="007A1A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9A0EE31" w14:textId="77777777" w:rsidR="007A1A7A" w:rsidRPr="007A1A7A" w:rsidRDefault="007A1A7A" w:rsidP="007A1A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DDEBCEB" w14:textId="071A53A4" w:rsidR="007A1A7A" w:rsidRDefault="007A1A7A" w:rsidP="007A1A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80768D0" w14:textId="334282C5" w:rsidR="007A1A7A" w:rsidRDefault="007A1A7A" w:rsidP="007A1A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99F83AE" w14:textId="243AFD7A" w:rsidR="007A1A7A" w:rsidRDefault="007A1A7A" w:rsidP="007A1A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61AEE8A" w14:textId="59364771" w:rsidR="007A1A7A" w:rsidRDefault="007A1A7A" w:rsidP="007A1A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25F9BD6" w14:textId="77777777" w:rsidR="007A1A7A" w:rsidRPr="007A1A7A" w:rsidRDefault="007A1A7A" w:rsidP="007A1A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5026B86" w14:textId="77777777" w:rsidR="007A1A7A" w:rsidRPr="007A1A7A" w:rsidRDefault="007A1A7A" w:rsidP="007A1A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8E3B996" w14:textId="77777777" w:rsidR="007A1A7A" w:rsidRPr="007A1A7A" w:rsidRDefault="007A1A7A" w:rsidP="007A1A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3539B65" w14:textId="77777777" w:rsidR="007A1A7A" w:rsidRPr="007A1A7A" w:rsidRDefault="007A1A7A" w:rsidP="007A1A7A">
      <w:pPr>
        <w:numPr>
          <w:ilvl w:val="0"/>
          <w:numId w:val="3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A1A7A">
        <w:rPr>
          <w:rFonts w:ascii="Times New Roman" w:eastAsia="Times New Roman" w:hAnsi="Times New Roman" w:cs="Times New Roman"/>
          <w:sz w:val="24"/>
          <w:szCs w:val="24"/>
        </w:rPr>
        <w:t>Locate the following parts on this unit:</w:t>
      </w:r>
    </w:p>
    <w:p w14:paraId="397D1462" w14:textId="77777777" w:rsidR="007A1A7A" w:rsidRPr="007A1A7A" w:rsidRDefault="007A1A7A" w:rsidP="007A1A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E83D145" w14:textId="77777777" w:rsidR="007A1A7A" w:rsidRPr="007A1A7A" w:rsidRDefault="007A1A7A" w:rsidP="007A1A7A">
      <w:pPr>
        <w:numPr>
          <w:ilvl w:val="1"/>
          <w:numId w:val="3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A1A7A">
        <w:rPr>
          <w:rFonts w:ascii="Times New Roman" w:eastAsia="Times New Roman" w:hAnsi="Times New Roman" w:cs="Times New Roman"/>
          <w:sz w:val="24"/>
          <w:szCs w:val="24"/>
        </w:rPr>
        <w:t>Lower link hitch points</w:t>
      </w:r>
    </w:p>
    <w:p w14:paraId="71FFEA21" w14:textId="77777777" w:rsidR="007A1A7A" w:rsidRPr="007A1A7A" w:rsidRDefault="007A1A7A" w:rsidP="007A1A7A">
      <w:pPr>
        <w:numPr>
          <w:ilvl w:val="1"/>
          <w:numId w:val="3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A1A7A">
        <w:rPr>
          <w:rFonts w:ascii="Times New Roman" w:eastAsia="Times New Roman" w:hAnsi="Times New Roman" w:cs="Times New Roman"/>
          <w:sz w:val="24"/>
          <w:szCs w:val="24"/>
        </w:rPr>
        <w:t>Upper link hitch point</w:t>
      </w:r>
    </w:p>
    <w:p w14:paraId="01C5D852" w14:textId="77777777" w:rsidR="007A1A7A" w:rsidRPr="007A1A7A" w:rsidRDefault="007A1A7A" w:rsidP="007A1A7A">
      <w:pPr>
        <w:numPr>
          <w:ilvl w:val="1"/>
          <w:numId w:val="3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A1A7A">
        <w:rPr>
          <w:rFonts w:ascii="Times New Roman" w:eastAsia="Times New Roman" w:hAnsi="Times New Roman" w:cs="Times New Roman"/>
          <w:sz w:val="24"/>
          <w:szCs w:val="24"/>
        </w:rPr>
        <w:t>Main frame</w:t>
      </w:r>
    </w:p>
    <w:p w14:paraId="1E087DA9" w14:textId="77777777" w:rsidR="007A1A7A" w:rsidRPr="007A1A7A" w:rsidRDefault="007A1A7A" w:rsidP="007A1A7A">
      <w:pPr>
        <w:numPr>
          <w:ilvl w:val="1"/>
          <w:numId w:val="3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A1A7A">
        <w:rPr>
          <w:rFonts w:ascii="Times New Roman" w:eastAsia="Times New Roman" w:hAnsi="Times New Roman" w:cs="Times New Roman"/>
          <w:sz w:val="24"/>
          <w:szCs w:val="24"/>
        </w:rPr>
        <w:t>Spring Tooth</w:t>
      </w:r>
    </w:p>
    <w:p w14:paraId="46C974E5" w14:textId="77777777" w:rsidR="007A1A7A" w:rsidRPr="007A1A7A" w:rsidRDefault="007A1A7A" w:rsidP="007A1A7A">
      <w:pPr>
        <w:numPr>
          <w:ilvl w:val="1"/>
          <w:numId w:val="3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A1A7A">
        <w:rPr>
          <w:rFonts w:ascii="Times New Roman" w:eastAsia="Times New Roman" w:hAnsi="Times New Roman" w:cs="Times New Roman"/>
          <w:sz w:val="24"/>
          <w:szCs w:val="24"/>
        </w:rPr>
        <w:t>Standards</w:t>
      </w:r>
    </w:p>
    <w:p w14:paraId="39963E06" w14:textId="77777777" w:rsidR="007A1A7A" w:rsidRPr="007A1A7A" w:rsidRDefault="007A1A7A" w:rsidP="007A1A7A">
      <w:pPr>
        <w:numPr>
          <w:ilvl w:val="1"/>
          <w:numId w:val="3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A1A7A">
        <w:rPr>
          <w:rFonts w:ascii="Times New Roman" w:eastAsia="Times New Roman" w:hAnsi="Times New Roman" w:cs="Times New Roman"/>
          <w:sz w:val="24"/>
          <w:szCs w:val="24"/>
        </w:rPr>
        <w:t>Points</w:t>
      </w:r>
    </w:p>
    <w:p w14:paraId="15F95C80" w14:textId="77777777" w:rsidR="007A1A7A" w:rsidRPr="007A1A7A" w:rsidRDefault="007A1A7A" w:rsidP="007A1A7A"/>
    <w:sectPr w:rsidR="007A1A7A" w:rsidRPr="007A1A7A" w:rsidSect="00DC59D2">
      <w:headerReference w:type="default" r:id="rId7"/>
      <w:footerReference w:type="default" r:id="rId8"/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C88758" w14:textId="77777777" w:rsidR="00064BE6" w:rsidRDefault="00064BE6" w:rsidP="00CD71D0">
      <w:pPr>
        <w:spacing w:after="0" w:line="240" w:lineRule="auto"/>
      </w:pPr>
      <w:r>
        <w:separator/>
      </w:r>
    </w:p>
  </w:endnote>
  <w:endnote w:type="continuationSeparator" w:id="0">
    <w:p w14:paraId="3B71F1B2" w14:textId="77777777" w:rsidR="00064BE6" w:rsidRDefault="00064BE6" w:rsidP="00CD71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M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DF3F52" w14:textId="2C134D61" w:rsidR="00CD71D0" w:rsidRDefault="00CD71D0">
    <w:pPr>
      <w:pStyle w:val="Foo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rPr>
        <w:noProof/>
      </w:rPr>
      <w:tab/>
    </w:r>
    <w:r>
      <w:rPr>
        <w:noProof/>
      </w:rPr>
      <w:tab/>
      <w:t xml:space="preserve">Revised: </w:t>
    </w:r>
    <w:r w:rsidR="003C5B2F">
      <w:rPr>
        <w:noProof/>
      </w:rPr>
      <w:fldChar w:fldCharType="begin"/>
    </w:r>
    <w:r w:rsidR="003C5B2F">
      <w:rPr>
        <w:noProof/>
      </w:rPr>
      <w:instrText xml:space="preserve"> SAVEDATE  \@ "M/d/yyyy"  \* MERGEFORMAT </w:instrText>
    </w:r>
    <w:r w:rsidR="003C5B2F">
      <w:rPr>
        <w:noProof/>
      </w:rPr>
      <w:fldChar w:fldCharType="separate"/>
    </w:r>
    <w:r w:rsidR="00E9243F">
      <w:rPr>
        <w:noProof/>
      </w:rPr>
      <w:t>9/6/2022</w:t>
    </w:r>
    <w:r w:rsidR="003C5B2F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6CFAE5" w14:textId="77777777" w:rsidR="00064BE6" w:rsidRDefault="00064BE6" w:rsidP="00CD71D0">
      <w:pPr>
        <w:spacing w:after="0" w:line="240" w:lineRule="auto"/>
      </w:pPr>
      <w:r>
        <w:separator/>
      </w:r>
    </w:p>
  </w:footnote>
  <w:footnote w:type="continuationSeparator" w:id="0">
    <w:p w14:paraId="1B2CFA2F" w14:textId="77777777" w:rsidR="00064BE6" w:rsidRDefault="00064BE6" w:rsidP="00CD71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28F633" w14:textId="34D615F5" w:rsidR="00056BCD" w:rsidRDefault="00056BCD" w:rsidP="00056BCD">
    <w:pPr>
      <w:pStyle w:val="Header"/>
    </w:pPr>
    <w:r>
      <w:t xml:space="preserve">Oregon FFA </w:t>
    </w:r>
    <w:r>
      <w:tab/>
    </w:r>
    <w:r w:rsidR="00E9243F">
      <w:t>Machinery</w:t>
    </w:r>
    <w:r>
      <w:tab/>
    </w:r>
    <w:fldSimple w:instr=" STYLEREF  Title  \* MERGEFORMAT ">
      <w:r w:rsidR="007A1A7A">
        <w:rPr>
          <w:noProof/>
        </w:rPr>
        <w:t>Equipment Study</w:t>
      </w:r>
    </w:fldSimple>
    <w:r>
      <w:t xml:space="preserve"> Activity</w:t>
    </w:r>
  </w:p>
  <w:p w14:paraId="4507AA04" w14:textId="77777777" w:rsidR="00CD71D0" w:rsidRDefault="00CD71D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BF2FCD"/>
    <w:multiLevelType w:val="hybridMultilevel"/>
    <w:tmpl w:val="1F7C28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836C9C"/>
    <w:multiLevelType w:val="hybridMultilevel"/>
    <w:tmpl w:val="BEA446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5C11A2"/>
    <w:multiLevelType w:val="hybridMultilevel"/>
    <w:tmpl w:val="5ABC77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F246A2"/>
    <w:multiLevelType w:val="hybridMultilevel"/>
    <w:tmpl w:val="DEBC5440"/>
    <w:lvl w:ilvl="0" w:tplc="826498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7C2D5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4ECA2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C27C36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A82E8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4289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4D009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B855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CAA7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C710286"/>
    <w:multiLevelType w:val="hybridMultilevel"/>
    <w:tmpl w:val="1DC8C8F0"/>
    <w:lvl w:ilvl="0" w:tplc="4EB862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908DA2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620B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2A018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1DE33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15433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8896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C6CD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AE1A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EB6127B"/>
    <w:multiLevelType w:val="hybridMultilevel"/>
    <w:tmpl w:val="5AC6F7B6"/>
    <w:lvl w:ilvl="0" w:tplc="A16895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A8EB8B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5ACBB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A66B2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EABB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E639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EB248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32FF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1861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473416E"/>
    <w:multiLevelType w:val="hybridMultilevel"/>
    <w:tmpl w:val="CCB612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5967D8"/>
    <w:multiLevelType w:val="hybridMultilevel"/>
    <w:tmpl w:val="222C4D5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B5A0A48"/>
    <w:multiLevelType w:val="hybridMultilevel"/>
    <w:tmpl w:val="4034700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3F47706"/>
    <w:multiLevelType w:val="hybridMultilevel"/>
    <w:tmpl w:val="EE527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92382F"/>
    <w:multiLevelType w:val="hybridMultilevel"/>
    <w:tmpl w:val="574A32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754BA5"/>
    <w:multiLevelType w:val="hybridMultilevel"/>
    <w:tmpl w:val="56EC3190"/>
    <w:lvl w:ilvl="0" w:tplc="FFFFFFFF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F">
      <w:start w:val="1"/>
      <w:numFmt w:val="decimal"/>
      <w:lvlText w:val="%2."/>
      <w:lvlJc w:val="left"/>
      <w:pPr>
        <w:ind w:left="720" w:hanging="360"/>
      </w:p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C9759EE"/>
    <w:multiLevelType w:val="hybridMultilevel"/>
    <w:tmpl w:val="864EC3A0"/>
    <w:lvl w:ilvl="0" w:tplc="611005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5056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386416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B03D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4805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0EC6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80B3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8421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44FF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E123425"/>
    <w:multiLevelType w:val="hybridMultilevel"/>
    <w:tmpl w:val="496655A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F8E12D1"/>
    <w:multiLevelType w:val="hybridMultilevel"/>
    <w:tmpl w:val="132A78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0466E8"/>
    <w:multiLevelType w:val="hybridMultilevel"/>
    <w:tmpl w:val="6030B0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1A6C64"/>
    <w:multiLevelType w:val="hybridMultilevel"/>
    <w:tmpl w:val="EF786A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5C3EB6"/>
    <w:multiLevelType w:val="hybridMultilevel"/>
    <w:tmpl w:val="6B6EE1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D4157E"/>
    <w:multiLevelType w:val="hybridMultilevel"/>
    <w:tmpl w:val="83B678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3857198F"/>
    <w:multiLevelType w:val="hybridMultilevel"/>
    <w:tmpl w:val="5F329B8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3CEB3C91"/>
    <w:multiLevelType w:val="hybridMultilevel"/>
    <w:tmpl w:val="9774B3D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3FC63E73"/>
    <w:multiLevelType w:val="hybridMultilevel"/>
    <w:tmpl w:val="F7F62E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06B15CD"/>
    <w:multiLevelType w:val="hybridMultilevel"/>
    <w:tmpl w:val="ABD825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0D0714"/>
    <w:multiLevelType w:val="hybridMultilevel"/>
    <w:tmpl w:val="728E48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3D009D"/>
    <w:multiLevelType w:val="hybridMultilevel"/>
    <w:tmpl w:val="F87C32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C575C5C"/>
    <w:multiLevelType w:val="hybridMultilevel"/>
    <w:tmpl w:val="046C25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46064A"/>
    <w:multiLevelType w:val="hybridMultilevel"/>
    <w:tmpl w:val="E2B853AA"/>
    <w:lvl w:ilvl="0" w:tplc="49E06C88">
      <w:numFmt w:val="bullet"/>
      <w:lvlText w:val="•"/>
      <w:lvlJc w:val="left"/>
      <w:pPr>
        <w:ind w:left="720" w:hanging="360"/>
      </w:pPr>
      <w:rPr>
        <w:rFonts w:ascii="SymbolMT" w:eastAsiaTheme="minorHAnsi" w:hAnsi="SymbolMT" w:cs="SymbolM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B40A96"/>
    <w:multiLevelType w:val="hybridMultilevel"/>
    <w:tmpl w:val="07E668E0"/>
    <w:lvl w:ilvl="0" w:tplc="41582C9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BCE2D0D"/>
    <w:multiLevelType w:val="hybridMultilevel"/>
    <w:tmpl w:val="ECC4BC62"/>
    <w:lvl w:ilvl="0" w:tplc="A4E8DD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64C23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487D8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8CA8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AC35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A86A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C50BC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66E7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CC1D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64474F7D"/>
    <w:multiLevelType w:val="hybridMultilevel"/>
    <w:tmpl w:val="88C0C4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2F13BF"/>
    <w:multiLevelType w:val="hybridMultilevel"/>
    <w:tmpl w:val="789469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31657EF"/>
    <w:multiLevelType w:val="hybridMultilevel"/>
    <w:tmpl w:val="6374BE24"/>
    <w:lvl w:ilvl="0" w:tplc="0BC02F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C8662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D2675E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DB0A9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D1A16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60C9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3A429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422C9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954D6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76352355"/>
    <w:multiLevelType w:val="hybridMultilevel"/>
    <w:tmpl w:val="5A10A0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854094F"/>
    <w:multiLevelType w:val="hybridMultilevel"/>
    <w:tmpl w:val="A56A5B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D5915C0"/>
    <w:multiLevelType w:val="hybridMultilevel"/>
    <w:tmpl w:val="2534B9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D601F9B"/>
    <w:multiLevelType w:val="hybridMultilevel"/>
    <w:tmpl w:val="6374F1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1510053">
    <w:abstractNumId w:val="34"/>
  </w:num>
  <w:num w:numId="2" w16cid:durableId="532883076">
    <w:abstractNumId w:val="23"/>
  </w:num>
  <w:num w:numId="3" w16cid:durableId="1688143260">
    <w:abstractNumId w:val="17"/>
  </w:num>
  <w:num w:numId="4" w16cid:durableId="320041939">
    <w:abstractNumId w:val="15"/>
  </w:num>
  <w:num w:numId="5" w16cid:durableId="1238786984">
    <w:abstractNumId w:val="26"/>
  </w:num>
  <w:num w:numId="6" w16cid:durableId="1532037393">
    <w:abstractNumId w:val="29"/>
  </w:num>
  <w:num w:numId="7" w16cid:durableId="1269655105">
    <w:abstractNumId w:val="16"/>
  </w:num>
  <w:num w:numId="8" w16cid:durableId="1093161213">
    <w:abstractNumId w:val="31"/>
  </w:num>
  <w:num w:numId="9" w16cid:durableId="1867138649">
    <w:abstractNumId w:val="12"/>
  </w:num>
  <w:num w:numId="10" w16cid:durableId="1619291114">
    <w:abstractNumId w:val="3"/>
  </w:num>
  <w:num w:numId="11" w16cid:durableId="234248285">
    <w:abstractNumId w:val="18"/>
  </w:num>
  <w:num w:numId="12" w16cid:durableId="709308004">
    <w:abstractNumId w:val="30"/>
  </w:num>
  <w:num w:numId="13" w16cid:durableId="33119727">
    <w:abstractNumId w:val="35"/>
  </w:num>
  <w:num w:numId="14" w16cid:durableId="1983919531">
    <w:abstractNumId w:val="25"/>
  </w:num>
  <w:num w:numId="15" w16cid:durableId="170072787">
    <w:abstractNumId w:val="6"/>
  </w:num>
  <w:num w:numId="16" w16cid:durableId="1739546439">
    <w:abstractNumId w:val="5"/>
  </w:num>
  <w:num w:numId="17" w16cid:durableId="1109665833">
    <w:abstractNumId w:val="20"/>
  </w:num>
  <w:num w:numId="18" w16cid:durableId="980622018">
    <w:abstractNumId w:val="8"/>
  </w:num>
  <w:num w:numId="19" w16cid:durableId="720783968">
    <w:abstractNumId w:val="11"/>
  </w:num>
  <w:num w:numId="20" w16cid:durableId="2001038560">
    <w:abstractNumId w:val="19"/>
  </w:num>
  <w:num w:numId="21" w16cid:durableId="1115753626">
    <w:abstractNumId w:val="28"/>
  </w:num>
  <w:num w:numId="22" w16cid:durableId="1316565486">
    <w:abstractNumId w:val="14"/>
  </w:num>
  <w:num w:numId="23" w16cid:durableId="1283463573">
    <w:abstractNumId w:val="9"/>
  </w:num>
  <w:num w:numId="24" w16cid:durableId="1664889169">
    <w:abstractNumId w:val="24"/>
  </w:num>
  <w:num w:numId="25" w16cid:durableId="885221321">
    <w:abstractNumId w:val="4"/>
  </w:num>
  <w:num w:numId="26" w16cid:durableId="1894730958">
    <w:abstractNumId w:val="0"/>
  </w:num>
  <w:num w:numId="27" w16cid:durableId="280889971">
    <w:abstractNumId w:val="10"/>
  </w:num>
  <w:num w:numId="28" w16cid:durableId="1864631475">
    <w:abstractNumId w:val="21"/>
  </w:num>
  <w:num w:numId="29" w16cid:durableId="1719087050">
    <w:abstractNumId w:val="32"/>
  </w:num>
  <w:num w:numId="30" w16cid:durableId="818496982">
    <w:abstractNumId w:val="22"/>
  </w:num>
  <w:num w:numId="31" w16cid:durableId="510609942">
    <w:abstractNumId w:val="27"/>
  </w:num>
  <w:num w:numId="32" w16cid:durableId="15231073">
    <w:abstractNumId w:val="2"/>
  </w:num>
  <w:num w:numId="33" w16cid:durableId="391198485">
    <w:abstractNumId w:val="1"/>
  </w:num>
  <w:num w:numId="34" w16cid:durableId="1395202873">
    <w:abstractNumId w:val="33"/>
  </w:num>
  <w:num w:numId="35" w16cid:durableId="1110469193">
    <w:abstractNumId w:val="7"/>
  </w:num>
  <w:num w:numId="36" w16cid:durableId="195239474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linkStyl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3F44"/>
    <w:rsid w:val="00056BCD"/>
    <w:rsid w:val="00064BE6"/>
    <w:rsid w:val="00095BE9"/>
    <w:rsid w:val="000E6131"/>
    <w:rsid w:val="00102AFC"/>
    <w:rsid w:val="00132629"/>
    <w:rsid w:val="00183F44"/>
    <w:rsid w:val="00207B0D"/>
    <w:rsid w:val="00212093"/>
    <w:rsid w:val="00213D42"/>
    <w:rsid w:val="00266CF0"/>
    <w:rsid w:val="002A48D2"/>
    <w:rsid w:val="002E0F41"/>
    <w:rsid w:val="003A273B"/>
    <w:rsid w:val="003C5B2F"/>
    <w:rsid w:val="003D08B5"/>
    <w:rsid w:val="00464C0D"/>
    <w:rsid w:val="005B549F"/>
    <w:rsid w:val="005D16B1"/>
    <w:rsid w:val="00654ECF"/>
    <w:rsid w:val="00656E6A"/>
    <w:rsid w:val="00672761"/>
    <w:rsid w:val="00726CDC"/>
    <w:rsid w:val="007A1A7A"/>
    <w:rsid w:val="00807F4B"/>
    <w:rsid w:val="00977AF9"/>
    <w:rsid w:val="00992739"/>
    <w:rsid w:val="00A9258A"/>
    <w:rsid w:val="00C04B4B"/>
    <w:rsid w:val="00C61215"/>
    <w:rsid w:val="00C92568"/>
    <w:rsid w:val="00C94841"/>
    <w:rsid w:val="00CB404F"/>
    <w:rsid w:val="00CD71D0"/>
    <w:rsid w:val="00CE2A2C"/>
    <w:rsid w:val="00CF1F6C"/>
    <w:rsid w:val="00DC59D2"/>
    <w:rsid w:val="00E1758A"/>
    <w:rsid w:val="00E70329"/>
    <w:rsid w:val="00E75A06"/>
    <w:rsid w:val="00E9243F"/>
    <w:rsid w:val="00F44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D62CDC"/>
  <w15:docId w15:val="{5358F289-FA0D-4143-ADED-9460910FD8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6BCD"/>
    <w:pPr>
      <w:spacing w:after="120"/>
    </w:pPr>
  </w:style>
  <w:style w:type="paragraph" w:styleId="Heading1">
    <w:name w:val="heading 1"/>
    <w:basedOn w:val="Normal"/>
    <w:next w:val="Normal"/>
    <w:link w:val="Heading1Char"/>
    <w:uiPriority w:val="9"/>
    <w:qFormat/>
    <w:rsid w:val="00056BC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56BC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56BC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56BCD"/>
    <w:pPr>
      <w:ind w:left="720"/>
      <w:contextualSpacing/>
    </w:pPr>
  </w:style>
  <w:style w:type="paragraph" w:styleId="NoSpacing">
    <w:name w:val="No Spacing"/>
    <w:link w:val="NoSpacingChar"/>
    <w:uiPriority w:val="1"/>
    <w:qFormat/>
    <w:rsid w:val="00056BCD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056BCD"/>
    <w:rPr>
      <w:rFonts w:asciiTheme="majorHAnsi" w:eastAsiaTheme="majorEastAsia" w:hAnsiTheme="majorHAnsi" w:cstheme="majorBidi"/>
      <w:b/>
      <w:sz w:val="32"/>
      <w:szCs w:val="32"/>
    </w:rPr>
  </w:style>
  <w:style w:type="paragraph" w:styleId="Title">
    <w:name w:val="Title"/>
    <w:basedOn w:val="Normal"/>
    <w:next w:val="Normal"/>
    <w:link w:val="TitleChar"/>
    <w:uiPriority w:val="10"/>
    <w:qFormat/>
    <w:rsid w:val="00056BCD"/>
    <w:pPr>
      <w:spacing w:after="0" w:line="240" w:lineRule="auto"/>
      <w:contextualSpacing/>
      <w:jc w:val="center"/>
    </w:pPr>
    <w:rPr>
      <w:rFonts w:asciiTheme="majorHAnsi" w:eastAsiaTheme="majorEastAsia" w:hAnsiTheme="majorHAnsi" w:cstheme="majorBidi"/>
      <w:b/>
      <w:spacing w:val="-10"/>
      <w:kern w:val="28"/>
      <w:sz w:val="48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56BCD"/>
    <w:rPr>
      <w:rFonts w:asciiTheme="majorHAnsi" w:eastAsiaTheme="majorEastAsia" w:hAnsiTheme="majorHAnsi" w:cstheme="majorBidi"/>
      <w:b/>
      <w:spacing w:val="-10"/>
      <w:kern w:val="28"/>
      <w:sz w:val="48"/>
      <w:szCs w:val="56"/>
    </w:rPr>
  </w:style>
  <w:style w:type="paragraph" w:styleId="Header">
    <w:name w:val="header"/>
    <w:basedOn w:val="Normal"/>
    <w:link w:val="HeaderChar"/>
    <w:uiPriority w:val="99"/>
    <w:unhideWhenUsed/>
    <w:rsid w:val="00056B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56BCD"/>
  </w:style>
  <w:style w:type="paragraph" w:styleId="Footer">
    <w:name w:val="footer"/>
    <w:basedOn w:val="Normal"/>
    <w:link w:val="FooterChar"/>
    <w:uiPriority w:val="99"/>
    <w:unhideWhenUsed/>
    <w:rsid w:val="00056B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56BCD"/>
  </w:style>
  <w:style w:type="character" w:customStyle="1" w:styleId="Heading2Char">
    <w:name w:val="Heading 2 Char"/>
    <w:basedOn w:val="DefaultParagraphFont"/>
    <w:link w:val="Heading2"/>
    <w:uiPriority w:val="9"/>
    <w:rsid w:val="00056BCD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056BCD"/>
    <w:rPr>
      <w:rFonts w:asciiTheme="majorHAnsi" w:eastAsiaTheme="majorEastAsia" w:hAnsiTheme="majorHAnsi" w:cstheme="majorBidi"/>
      <w:sz w:val="24"/>
      <w:szCs w:val="24"/>
    </w:rPr>
  </w:style>
  <w:style w:type="table" w:styleId="TableGrid">
    <w:name w:val="Table Grid"/>
    <w:basedOn w:val="TableNormal"/>
    <w:uiPriority w:val="39"/>
    <w:rsid w:val="00056B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056BCD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56BCD"/>
    <w:rPr>
      <w:color w:val="605E5C"/>
      <w:shd w:val="clear" w:color="auto" w:fill="E1DFDD"/>
    </w:rPr>
  </w:style>
  <w:style w:type="paragraph" w:customStyle="1" w:styleId="Default">
    <w:name w:val="Default"/>
    <w:rsid w:val="00056BC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056BC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56BC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56BC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56BC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56BCD"/>
    <w:rPr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056BCD"/>
    <w:rPr>
      <w:color w:val="954F72" w:themeColor="followedHyperlink"/>
      <w:u w:val="single"/>
    </w:rPr>
  </w:style>
  <w:style w:type="character" w:customStyle="1" w:styleId="NoSpacingChar">
    <w:name w:val="No Spacing Char"/>
    <w:link w:val="NoSpacing"/>
    <w:uiPriority w:val="1"/>
    <w:rsid w:val="002120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spiess\Box\Oregon%20Ag%20Mech%20CDE%20Curriculum\Survey\Survey%20Unit%20Plan.doc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Survey Unit Plan</Template>
  <TotalTime>2</TotalTime>
  <Pages>2</Pages>
  <Words>153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Spiess</dc:creator>
  <cp:keywords/>
  <dc:description/>
  <cp:lastModifiedBy>John Williams</cp:lastModifiedBy>
  <cp:revision>2</cp:revision>
  <dcterms:created xsi:type="dcterms:W3CDTF">2022-09-06T20:00:00Z</dcterms:created>
  <dcterms:modified xsi:type="dcterms:W3CDTF">2022-09-06T20:00:00Z</dcterms:modified>
</cp:coreProperties>
</file>